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D6721" w14:textId="77777777" w:rsidR="0070042B" w:rsidRDefault="0070042B" w:rsidP="007004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CHAMBERLEYN</w:t>
      </w:r>
      <w:r>
        <w:rPr>
          <w:rFonts w:ascii="Times New Roman" w:hAnsi="Times New Roman" w:cs="Times New Roman"/>
        </w:rPr>
        <w:t xml:space="preserve">      (fl.1483)</w:t>
      </w:r>
    </w:p>
    <w:p w14:paraId="19CA14D0" w14:textId="77777777" w:rsidR="0070042B" w:rsidRDefault="0070042B" w:rsidP="007004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Esquire.</w:t>
      </w:r>
    </w:p>
    <w:p w14:paraId="788D2F66" w14:textId="77777777" w:rsidR="0070042B" w:rsidRDefault="0070042B" w:rsidP="0070042B">
      <w:pPr>
        <w:rPr>
          <w:rFonts w:ascii="Times New Roman" w:hAnsi="Times New Roman" w:cs="Times New Roman"/>
        </w:rPr>
      </w:pPr>
    </w:p>
    <w:p w14:paraId="5B6052F7" w14:textId="77777777" w:rsidR="0070042B" w:rsidRDefault="0070042B" w:rsidP="0070042B">
      <w:pPr>
        <w:rPr>
          <w:rFonts w:ascii="Times New Roman" w:hAnsi="Times New Roman" w:cs="Times New Roman"/>
        </w:rPr>
      </w:pPr>
    </w:p>
    <w:p w14:paraId="195BB1C3" w14:textId="77777777" w:rsidR="0070042B" w:rsidRDefault="0070042B" w:rsidP="007004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Henry </w:t>
      </w:r>
      <w:proofErr w:type="spellStart"/>
      <w:r>
        <w:rPr>
          <w:rFonts w:ascii="Times New Roman" w:hAnsi="Times New Roman" w:cs="Times New Roman"/>
        </w:rPr>
        <w:t>Spynk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Saxlingham</w:t>
      </w:r>
      <w:proofErr w:type="spellEnd"/>
      <w:r>
        <w:rPr>
          <w:rFonts w:ascii="Times New Roman" w:hAnsi="Times New Roman" w:cs="Times New Roman"/>
        </w:rPr>
        <w:t>, Norfolk(q.v.),</w:t>
      </w:r>
    </w:p>
    <w:p w14:paraId="6DBF4C1F" w14:textId="77777777" w:rsidR="0070042B" w:rsidRDefault="0070042B" w:rsidP="007004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Richard </w:t>
      </w:r>
      <w:proofErr w:type="spellStart"/>
      <w:r>
        <w:rPr>
          <w:rFonts w:ascii="Times New Roman" w:hAnsi="Times New Roman" w:cs="Times New Roman"/>
        </w:rPr>
        <w:t>Tompson</w:t>
      </w:r>
      <w:proofErr w:type="spellEnd"/>
      <w:r>
        <w:rPr>
          <w:rFonts w:ascii="Times New Roman" w:hAnsi="Times New Roman" w:cs="Times New Roman"/>
        </w:rPr>
        <w:t xml:space="preserve"> of Winston(q.v.).</w:t>
      </w:r>
    </w:p>
    <w:p w14:paraId="5ED829A3" w14:textId="77777777" w:rsidR="0070042B" w:rsidRDefault="0070042B" w:rsidP="007004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5C22D1B" w14:textId="77777777" w:rsidR="0070042B" w:rsidRDefault="0070042B" w:rsidP="0070042B">
      <w:pPr>
        <w:rPr>
          <w:rFonts w:ascii="Times New Roman" w:hAnsi="Times New Roman" w:cs="Times New Roman"/>
        </w:rPr>
      </w:pPr>
    </w:p>
    <w:p w14:paraId="254924F3" w14:textId="77777777" w:rsidR="0070042B" w:rsidRDefault="0070042B" w:rsidP="0070042B">
      <w:pPr>
        <w:rPr>
          <w:rFonts w:ascii="Times New Roman" w:hAnsi="Times New Roman" w:cs="Times New Roman"/>
        </w:rPr>
      </w:pPr>
    </w:p>
    <w:p w14:paraId="021B4457" w14:textId="77777777" w:rsidR="0070042B" w:rsidRDefault="0070042B" w:rsidP="007004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June 2019</w:t>
      </w:r>
    </w:p>
    <w:p w14:paraId="1F7EF338" w14:textId="77777777" w:rsidR="006B2F86" w:rsidRPr="00E71FC3" w:rsidRDefault="0070042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C5EC6" w14:textId="77777777" w:rsidR="0070042B" w:rsidRDefault="0070042B" w:rsidP="00E71FC3">
      <w:r>
        <w:separator/>
      </w:r>
    </w:p>
  </w:endnote>
  <w:endnote w:type="continuationSeparator" w:id="0">
    <w:p w14:paraId="73AEEA56" w14:textId="77777777" w:rsidR="0070042B" w:rsidRDefault="0070042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A512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55EBE" w14:textId="77777777" w:rsidR="0070042B" w:rsidRDefault="0070042B" w:rsidP="00E71FC3">
      <w:r>
        <w:separator/>
      </w:r>
    </w:p>
  </w:footnote>
  <w:footnote w:type="continuationSeparator" w:id="0">
    <w:p w14:paraId="31B49FDE" w14:textId="77777777" w:rsidR="0070042B" w:rsidRDefault="0070042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42B"/>
    <w:rsid w:val="001A7C09"/>
    <w:rsid w:val="00577BD5"/>
    <w:rsid w:val="00656CBA"/>
    <w:rsid w:val="006A1F77"/>
    <w:rsid w:val="0070042B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F0BDC"/>
  <w15:chartTrackingRefBased/>
  <w15:docId w15:val="{5E2E487A-6589-4387-BE6E-B5A580206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42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2019-07-05T18:52:00Z</dcterms:created>
  <dcterms:modified xsi:type="dcterms:W3CDTF">2019-07-05T18:52:00Z</dcterms:modified>
</cp:coreProperties>
</file>